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E82" w:rsidRDefault="00C81E82" w:rsidP="005B52EF">
      <w:pPr>
        <w:tabs>
          <w:tab w:val="left" w:pos="5954"/>
          <w:tab w:val="left" w:pos="6379"/>
        </w:tabs>
        <w:spacing w:after="0"/>
        <w:ind w:left="4536"/>
        <w:jc w:val="center"/>
        <w:rPr>
          <w:rFonts w:ascii="Times New Roman CYR" w:hAnsi="Times New Roman CYR"/>
        </w:rPr>
      </w:pPr>
    </w:p>
    <w:p w:rsidR="00C81E82" w:rsidRDefault="00C81E82" w:rsidP="005B52EF">
      <w:pPr>
        <w:tabs>
          <w:tab w:val="left" w:pos="5954"/>
          <w:tab w:val="left" w:pos="6379"/>
        </w:tabs>
        <w:spacing w:after="0"/>
        <w:ind w:left="4536"/>
        <w:jc w:val="center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                            Приложение</w:t>
      </w:r>
      <w:r w:rsidRPr="0000059D">
        <w:rPr>
          <w:rFonts w:ascii="Times New Roman CYR" w:hAnsi="Times New Roman CYR"/>
        </w:rPr>
        <w:t xml:space="preserve"> </w:t>
      </w:r>
    </w:p>
    <w:p w:rsidR="00C81E82" w:rsidRPr="0000059D" w:rsidRDefault="00C81E82" w:rsidP="005B52EF">
      <w:pPr>
        <w:tabs>
          <w:tab w:val="left" w:pos="5954"/>
          <w:tab w:val="left" w:pos="6379"/>
        </w:tabs>
        <w:spacing w:after="0"/>
        <w:ind w:left="4536"/>
        <w:jc w:val="center"/>
        <w:rPr>
          <w:rFonts w:ascii="Times New Roman CYR" w:hAnsi="Times New Roman CYR"/>
        </w:rPr>
      </w:pPr>
      <w:r>
        <w:rPr>
          <w:rFonts w:ascii="Times New Roman CYR" w:hAnsi="Times New Roman CYR"/>
        </w:rPr>
        <w:t>к решению территориальной избирательной комиссии Карасунская г. Краснодара</w:t>
      </w:r>
      <w:r w:rsidRPr="0000059D">
        <w:rPr>
          <w:rFonts w:ascii="Times New Roman CYR" w:hAnsi="Times New Roman CYR"/>
        </w:rPr>
        <w:t xml:space="preserve"> </w:t>
      </w:r>
    </w:p>
    <w:p w:rsidR="00C81E82" w:rsidRPr="00A84807" w:rsidRDefault="00C81E82" w:rsidP="005B52EF">
      <w:pPr>
        <w:tabs>
          <w:tab w:val="left" w:pos="5954"/>
        </w:tabs>
        <w:spacing w:after="0"/>
        <w:ind w:left="4536"/>
        <w:jc w:val="center"/>
        <w:rPr>
          <w:rFonts w:ascii="Times New Roman CYR" w:hAnsi="Times New Roman CYR"/>
        </w:rPr>
      </w:pPr>
      <w:r>
        <w:rPr>
          <w:rFonts w:ascii="Times New Roman CYR" w:hAnsi="Times New Roman CYR"/>
        </w:rPr>
        <w:t>от 18.08.2017    № 22/181</w:t>
      </w:r>
    </w:p>
    <w:p w:rsidR="00C81E82" w:rsidRPr="000B303A" w:rsidRDefault="00C81E82" w:rsidP="005B52EF">
      <w:pPr>
        <w:spacing w:after="0" w:line="360" w:lineRule="auto"/>
        <w:ind w:left="4536"/>
        <w:jc w:val="center"/>
        <w:rPr>
          <w:rFonts w:ascii="Times New Roman CYR" w:hAnsi="Times New Roman CYR"/>
          <w:b/>
        </w:rPr>
      </w:pPr>
    </w:p>
    <w:p w:rsidR="00C81E82" w:rsidRDefault="00C81E82" w:rsidP="005B52EF">
      <w:pPr>
        <w:spacing w:after="0"/>
        <w:ind w:firstLine="851"/>
        <w:jc w:val="center"/>
        <w:rPr>
          <w:b/>
          <w:bCs/>
        </w:rPr>
      </w:pPr>
      <w:r w:rsidRPr="004F616E">
        <w:rPr>
          <w:rFonts w:ascii="Times New Roman CYR" w:hAnsi="Times New Roman CYR"/>
          <w:b/>
        </w:rPr>
        <w:t>Список кандидатур</w:t>
      </w:r>
      <w:r>
        <w:rPr>
          <w:rFonts w:ascii="Times New Roman CYR" w:hAnsi="Times New Roman CYR"/>
          <w:b/>
        </w:rPr>
        <w:t xml:space="preserve"> для включения в </w:t>
      </w:r>
      <w:r w:rsidRPr="004F616E">
        <w:rPr>
          <w:rFonts w:ascii="Times New Roman CYR" w:hAnsi="Times New Roman CYR"/>
          <w:b/>
          <w:sz w:val="32"/>
        </w:rPr>
        <w:t xml:space="preserve"> </w:t>
      </w:r>
      <w:r w:rsidRPr="004F616E">
        <w:rPr>
          <w:b/>
          <w:bCs/>
        </w:rPr>
        <w:t xml:space="preserve">резерв </w:t>
      </w:r>
    </w:p>
    <w:p w:rsidR="00C81E82" w:rsidRPr="00C638AE" w:rsidRDefault="00C81E82" w:rsidP="005B52EF">
      <w:pPr>
        <w:spacing w:after="0"/>
        <w:ind w:firstLine="851"/>
        <w:jc w:val="center"/>
        <w:rPr>
          <w:b/>
          <w:bCs/>
        </w:rPr>
      </w:pPr>
      <w:r w:rsidRPr="004F616E">
        <w:rPr>
          <w:b/>
          <w:bCs/>
        </w:rPr>
        <w:t>составов участковых комиссий</w:t>
      </w:r>
    </w:p>
    <w:p w:rsidR="00C81E82" w:rsidRPr="005B52EF" w:rsidRDefault="00C81E82"/>
    <w:tbl>
      <w:tblPr>
        <w:tblW w:w="10926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0"/>
        <w:gridCol w:w="3396"/>
        <w:gridCol w:w="5320"/>
        <w:gridCol w:w="1260"/>
      </w:tblGrid>
      <w:tr w:rsidR="00C81E82" w:rsidRPr="007E4383" w:rsidTr="00A662E3">
        <w:trPr>
          <w:trHeight w:val="851"/>
        </w:trPr>
        <w:tc>
          <w:tcPr>
            <w:tcW w:w="950" w:type="dxa"/>
          </w:tcPr>
          <w:p w:rsidR="00C81E82" w:rsidRPr="00DA2C39" w:rsidRDefault="00C81E82" w:rsidP="00DA2C39">
            <w:pPr>
              <w:spacing w:after="0" w:line="240" w:lineRule="auto"/>
              <w:ind w:left="36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2C39">
              <w:rPr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96" w:type="dxa"/>
            <w:noWrap/>
          </w:tcPr>
          <w:p w:rsidR="00C81E82" w:rsidRPr="00DA2C39" w:rsidRDefault="00C81E82" w:rsidP="00DA2C3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2C39">
              <w:rPr>
                <w:b/>
                <w:bCs/>
                <w:color w:val="000000"/>
                <w:sz w:val="24"/>
                <w:szCs w:val="24"/>
                <w:lang w:eastAsia="ru-RU"/>
              </w:rPr>
              <w:t>Фамилия Имя Отчество</w:t>
            </w:r>
          </w:p>
        </w:tc>
        <w:tc>
          <w:tcPr>
            <w:tcW w:w="5320" w:type="dxa"/>
            <w:noWrap/>
          </w:tcPr>
          <w:p w:rsidR="00C81E82" w:rsidRPr="00DA2C39" w:rsidRDefault="00C81E82" w:rsidP="00DA2C3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2C39">
              <w:rPr>
                <w:b/>
                <w:bCs/>
                <w:color w:val="000000"/>
                <w:sz w:val="24"/>
                <w:szCs w:val="24"/>
                <w:lang w:eastAsia="ru-RU"/>
              </w:rPr>
              <w:t>Субъект выдвижения</w:t>
            </w:r>
          </w:p>
        </w:tc>
        <w:tc>
          <w:tcPr>
            <w:tcW w:w="1260" w:type="dxa"/>
          </w:tcPr>
          <w:p w:rsidR="00C81E82" w:rsidRPr="00DA2C39" w:rsidRDefault="00C81E82" w:rsidP="00DA2C39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2C39">
              <w:rPr>
                <w:b/>
                <w:bCs/>
                <w:color w:val="000000"/>
                <w:sz w:val="24"/>
                <w:szCs w:val="24"/>
                <w:lang w:eastAsia="ru-RU"/>
              </w:rPr>
              <w:t>Номер участка</w:t>
            </w:r>
          </w:p>
        </w:tc>
      </w:tr>
      <w:tr w:rsidR="00C81E82" w:rsidRPr="007E4383" w:rsidTr="008C79BE">
        <w:trPr>
          <w:trHeight w:val="288"/>
        </w:trPr>
        <w:tc>
          <w:tcPr>
            <w:tcW w:w="950" w:type="dxa"/>
          </w:tcPr>
          <w:p w:rsidR="00C81E82" w:rsidRPr="00DA2C39" w:rsidRDefault="00C81E82" w:rsidP="00DA2C3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6" w:type="dxa"/>
            <w:noWrap/>
            <w:vAlign w:val="center"/>
          </w:tcPr>
          <w:p w:rsidR="00C81E82" w:rsidRDefault="00C81E82" w:rsidP="005C17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Быстров Сергей Владимирович</w:t>
            </w:r>
          </w:p>
        </w:tc>
        <w:tc>
          <w:tcPr>
            <w:tcW w:w="5320" w:type="dxa"/>
            <w:noWrap/>
            <w:vAlign w:val="center"/>
          </w:tcPr>
          <w:p w:rsidR="00C81E82" w:rsidRDefault="00C81E82" w:rsidP="005C17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Собрание избирателей по месту работы</w:t>
            </w:r>
          </w:p>
        </w:tc>
        <w:tc>
          <w:tcPr>
            <w:tcW w:w="1260" w:type="dxa"/>
            <w:vAlign w:val="center"/>
          </w:tcPr>
          <w:p w:rsidR="00C81E82" w:rsidRDefault="00C81E82" w:rsidP="005C17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2107</w:t>
            </w:r>
          </w:p>
        </w:tc>
      </w:tr>
      <w:tr w:rsidR="00C81E82" w:rsidRPr="007E4383" w:rsidTr="008C79BE">
        <w:trPr>
          <w:trHeight w:val="288"/>
        </w:trPr>
        <w:tc>
          <w:tcPr>
            <w:tcW w:w="950" w:type="dxa"/>
          </w:tcPr>
          <w:p w:rsidR="00C81E82" w:rsidRPr="00DA2C39" w:rsidRDefault="00C81E82" w:rsidP="00DA2C3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6" w:type="dxa"/>
            <w:noWrap/>
            <w:vAlign w:val="center"/>
          </w:tcPr>
          <w:p w:rsidR="00C81E82" w:rsidRDefault="00C81E82" w:rsidP="00180A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Исаев Виктор Валерьевич</w:t>
            </w:r>
          </w:p>
        </w:tc>
        <w:tc>
          <w:tcPr>
            <w:tcW w:w="5320" w:type="dxa"/>
            <w:noWrap/>
          </w:tcPr>
          <w:p w:rsidR="00C81E82" w:rsidRPr="008B4AD4" w:rsidRDefault="00C81E82">
            <w:pPr>
              <w:rPr>
                <w:sz w:val="24"/>
              </w:rPr>
            </w:pPr>
            <w:r>
              <w:rPr>
                <w:sz w:val="24"/>
              </w:rPr>
              <w:t>Собрание избирателей по месту работы</w:t>
            </w:r>
          </w:p>
        </w:tc>
        <w:tc>
          <w:tcPr>
            <w:tcW w:w="1260" w:type="dxa"/>
            <w:vAlign w:val="center"/>
          </w:tcPr>
          <w:p w:rsidR="00C81E82" w:rsidRDefault="00C81E82" w:rsidP="00B0276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2118</w:t>
            </w:r>
          </w:p>
        </w:tc>
      </w:tr>
      <w:tr w:rsidR="00C81E82" w:rsidRPr="007E4383" w:rsidTr="008C79BE">
        <w:trPr>
          <w:trHeight w:val="288"/>
        </w:trPr>
        <w:tc>
          <w:tcPr>
            <w:tcW w:w="950" w:type="dxa"/>
          </w:tcPr>
          <w:p w:rsidR="00C81E82" w:rsidRPr="00DA2C39" w:rsidRDefault="00C81E82" w:rsidP="00DA2C3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6" w:type="dxa"/>
            <w:noWrap/>
            <w:vAlign w:val="center"/>
          </w:tcPr>
          <w:p w:rsidR="00C81E82" w:rsidRDefault="00C81E82" w:rsidP="00180AB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Прядченко Максим Викторович</w:t>
            </w:r>
          </w:p>
        </w:tc>
        <w:tc>
          <w:tcPr>
            <w:tcW w:w="5320" w:type="dxa"/>
            <w:noWrap/>
          </w:tcPr>
          <w:p w:rsidR="00C81E82" w:rsidRPr="008B4AD4" w:rsidRDefault="00C81E82">
            <w:pPr>
              <w:rPr>
                <w:sz w:val="24"/>
              </w:rPr>
            </w:pPr>
            <w:r>
              <w:rPr>
                <w:sz w:val="24"/>
              </w:rPr>
              <w:t>Собрание избирателей по месту работы</w:t>
            </w:r>
          </w:p>
        </w:tc>
        <w:tc>
          <w:tcPr>
            <w:tcW w:w="1260" w:type="dxa"/>
            <w:vAlign w:val="center"/>
          </w:tcPr>
          <w:p w:rsidR="00C81E82" w:rsidRDefault="00C81E82" w:rsidP="00B0276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2166</w:t>
            </w:r>
          </w:p>
        </w:tc>
      </w:tr>
      <w:tr w:rsidR="00C81E82" w:rsidRPr="007E4383" w:rsidTr="008C79BE">
        <w:trPr>
          <w:trHeight w:val="288"/>
        </w:trPr>
        <w:tc>
          <w:tcPr>
            <w:tcW w:w="950" w:type="dxa"/>
          </w:tcPr>
          <w:p w:rsidR="00C81E82" w:rsidRPr="00DA2C39" w:rsidRDefault="00C81E82" w:rsidP="00DA2C3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6" w:type="dxa"/>
            <w:noWrap/>
          </w:tcPr>
          <w:p w:rsidR="00C81E82" w:rsidRPr="00DA2C39" w:rsidRDefault="00C81E82" w:rsidP="00DA2C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Кубрак Оксана Владимировна</w:t>
            </w:r>
          </w:p>
        </w:tc>
        <w:tc>
          <w:tcPr>
            <w:tcW w:w="5320" w:type="dxa"/>
            <w:noWrap/>
          </w:tcPr>
          <w:p w:rsidR="00C81E82" w:rsidRPr="00DA2C39" w:rsidRDefault="00C81E82" w:rsidP="00DA2C39">
            <w:pPr>
              <w:jc w:val="center"/>
              <w:rPr>
                <w:color w:val="000000"/>
                <w:sz w:val="24"/>
                <w:szCs w:val="24"/>
              </w:rPr>
            </w:pPr>
            <w:r w:rsidRPr="00DA2C39">
              <w:rPr>
                <w:color w:val="000000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260" w:type="dxa"/>
            <w:vAlign w:val="center"/>
          </w:tcPr>
          <w:p w:rsidR="00C81E82" w:rsidRPr="00DA2C39" w:rsidRDefault="00C81E82" w:rsidP="00DA2C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2172</w:t>
            </w:r>
          </w:p>
        </w:tc>
      </w:tr>
      <w:tr w:rsidR="00C81E82" w:rsidRPr="007E4383" w:rsidTr="008C79BE">
        <w:trPr>
          <w:trHeight w:val="288"/>
        </w:trPr>
        <w:tc>
          <w:tcPr>
            <w:tcW w:w="950" w:type="dxa"/>
          </w:tcPr>
          <w:p w:rsidR="00C81E82" w:rsidRPr="00DA2C39" w:rsidRDefault="00C81E82" w:rsidP="00DA2C3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6" w:type="dxa"/>
            <w:noWrap/>
          </w:tcPr>
          <w:p w:rsidR="00C81E82" w:rsidRDefault="00C81E82" w:rsidP="00DA2C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Луговая Людмила Михайловна</w:t>
            </w:r>
          </w:p>
        </w:tc>
        <w:tc>
          <w:tcPr>
            <w:tcW w:w="5320" w:type="dxa"/>
            <w:noWrap/>
          </w:tcPr>
          <w:p w:rsidR="00C81E82" w:rsidRPr="00DA2C39" w:rsidRDefault="00C81E82" w:rsidP="008442A6">
            <w:pPr>
              <w:jc w:val="center"/>
              <w:rPr>
                <w:color w:val="000000"/>
                <w:sz w:val="24"/>
                <w:szCs w:val="24"/>
              </w:rPr>
            </w:pPr>
            <w:r w:rsidRPr="00DA2C39">
              <w:rPr>
                <w:color w:val="000000"/>
                <w:sz w:val="24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 w:val="24"/>
                <w:szCs w:val="24"/>
              </w:rPr>
              <w:t>жительства</w:t>
            </w:r>
          </w:p>
        </w:tc>
        <w:tc>
          <w:tcPr>
            <w:tcW w:w="1260" w:type="dxa"/>
            <w:vAlign w:val="center"/>
          </w:tcPr>
          <w:p w:rsidR="00C81E82" w:rsidRPr="00DA2C39" w:rsidRDefault="00C81E82" w:rsidP="008442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2172</w:t>
            </w:r>
          </w:p>
        </w:tc>
      </w:tr>
      <w:tr w:rsidR="00C81E82" w:rsidRPr="007E4383" w:rsidTr="008C79BE">
        <w:trPr>
          <w:trHeight w:val="288"/>
        </w:trPr>
        <w:tc>
          <w:tcPr>
            <w:tcW w:w="950" w:type="dxa"/>
          </w:tcPr>
          <w:p w:rsidR="00C81E82" w:rsidRPr="00DA2C39" w:rsidRDefault="00C81E82" w:rsidP="00DA2C39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6" w:type="dxa"/>
            <w:noWrap/>
          </w:tcPr>
          <w:p w:rsidR="00C81E82" w:rsidRDefault="00C81E82" w:rsidP="00DA2C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Гуляев  Игорь легович</w:t>
            </w:r>
          </w:p>
        </w:tc>
        <w:tc>
          <w:tcPr>
            <w:tcW w:w="5320" w:type="dxa"/>
            <w:noWrap/>
          </w:tcPr>
          <w:p w:rsidR="00C81E82" w:rsidRPr="00DA2C39" w:rsidRDefault="00C81E82" w:rsidP="008442A6">
            <w:pPr>
              <w:jc w:val="center"/>
              <w:rPr>
                <w:color w:val="000000"/>
                <w:sz w:val="24"/>
                <w:szCs w:val="24"/>
              </w:rPr>
            </w:pPr>
            <w:r w:rsidRPr="00DA2C39">
              <w:rPr>
                <w:color w:val="000000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260" w:type="dxa"/>
            <w:vAlign w:val="center"/>
          </w:tcPr>
          <w:p w:rsidR="00C81E82" w:rsidRDefault="00C81E82" w:rsidP="008442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2178</w:t>
            </w:r>
          </w:p>
        </w:tc>
      </w:tr>
    </w:tbl>
    <w:p w:rsidR="00C81E82" w:rsidRPr="00BB275C" w:rsidRDefault="00C81E82"/>
    <w:sectPr w:rsidR="00C81E82" w:rsidRPr="00BB275C" w:rsidSect="005B52EF">
      <w:headerReference w:type="even" r:id="rId7"/>
      <w:headerReference w:type="default" r:id="rId8"/>
      <w:pgSz w:w="11907" w:h="16839" w:code="9"/>
      <w:pgMar w:top="1134" w:right="851" w:bottom="1134" w:left="709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E82" w:rsidRDefault="00C81E82">
      <w:r>
        <w:separator/>
      </w:r>
    </w:p>
  </w:endnote>
  <w:endnote w:type="continuationSeparator" w:id="0">
    <w:p w:rsidR="00C81E82" w:rsidRDefault="00C81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E82" w:rsidRDefault="00C81E82">
      <w:r>
        <w:separator/>
      </w:r>
    </w:p>
  </w:footnote>
  <w:footnote w:type="continuationSeparator" w:id="0">
    <w:p w:rsidR="00C81E82" w:rsidRDefault="00C81E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E82" w:rsidRDefault="00C81E82" w:rsidP="00F61F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1E82" w:rsidRDefault="00C81E8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E82" w:rsidRDefault="00C81E82" w:rsidP="00F61F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81E82" w:rsidRDefault="00C81E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A16DC"/>
    <w:multiLevelType w:val="hybridMultilevel"/>
    <w:tmpl w:val="4454D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13B61DF"/>
    <w:multiLevelType w:val="hybridMultilevel"/>
    <w:tmpl w:val="E0023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A945D96"/>
    <w:multiLevelType w:val="hybridMultilevel"/>
    <w:tmpl w:val="1A188E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2E13FCD"/>
    <w:multiLevelType w:val="hybridMultilevel"/>
    <w:tmpl w:val="B428D5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E4F4F16"/>
    <w:multiLevelType w:val="hybridMultilevel"/>
    <w:tmpl w:val="3586E5CE"/>
    <w:lvl w:ilvl="0" w:tplc="8E9426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13863A2"/>
    <w:multiLevelType w:val="hybridMultilevel"/>
    <w:tmpl w:val="07A822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75C"/>
    <w:rsid w:val="0000059D"/>
    <w:rsid w:val="0000088E"/>
    <w:rsid w:val="00001516"/>
    <w:rsid w:val="00007FC3"/>
    <w:rsid w:val="000129C3"/>
    <w:rsid w:val="00014AD3"/>
    <w:rsid w:val="0001567E"/>
    <w:rsid w:val="00015DA6"/>
    <w:rsid w:val="00021F1E"/>
    <w:rsid w:val="00023E8A"/>
    <w:rsid w:val="0002624E"/>
    <w:rsid w:val="00030EBD"/>
    <w:rsid w:val="00032128"/>
    <w:rsid w:val="000427F0"/>
    <w:rsid w:val="0004375B"/>
    <w:rsid w:val="000566DE"/>
    <w:rsid w:val="0006331F"/>
    <w:rsid w:val="00077746"/>
    <w:rsid w:val="00080A6F"/>
    <w:rsid w:val="000938F4"/>
    <w:rsid w:val="000A62DA"/>
    <w:rsid w:val="000B0B55"/>
    <w:rsid w:val="000B20D2"/>
    <w:rsid w:val="000B303A"/>
    <w:rsid w:val="000B706F"/>
    <w:rsid w:val="000B748E"/>
    <w:rsid w:val="000C024B"/>
    <w:rsid w:val="000C1571"/>
    <w:rsid w:val="000C29E3"/>
    <w:rsid w:val="000C46B2"/>
    <w:rsid w:val="000D303F"/>
    <w:rsid w:val="000E38C1"/>
    <w:rsid w:val="000E4E4D"/>
    <w:rsid w:val="00115DEB"/>
    <w:rsid w:val="00115E44"/>
    <w:rsid w:val="001213AA"/>
    <w:rsid w:val="0012429F"/>
    <w:rsid w:val="001243D3"/>
    <w:rsid w:val="00131E53"/>
    <w:rsid w:val="00136D06"/>
    <w:rsid w:val="00137662"/>
    <w:rsid w:val="001404C9"/>
    <w:rsid w:val="00141AE8"/>
    <w:rsid w:val="00143F24"/>
    <w:rsid w:val="00144AC4"/>
    <w:rsid w:val="00150A25"/>
    <w:rsid w:val="001521F3"/>
    <w:rsid w:val="00155639"/>
    <w:rsid w:val="00160F04"/>
    <w:rsid w:val="00163860"/>
    <w:rsid w:val="00167531"/>
    <w:rsid w:val="0017370E"/>
    <w:rsid w:val="00176385"/>
    <w:rsid w:val="00180AB9"/>
    <w:rsid w:val="00184117"/>
    <w:rsid w:val="001918D3"/>
    <w:rsid w:val="001A1F8A"/>
    <w:rsid w:val="001B022D"/>
    <w:rsid w:val="001B7319"/>
    <w:rsid w:val="001C0439"/>
    <w:rsid w:val="001C4012"/>
    <w:rsid w:val="001C7BC1"/>
    <w:rsid w:val="001D069D"/>
    <w:rsid w:val="001F24E2"/>
    <w:rsid w:val="001F6DA5"/>
    <w:rsid w:val="00202208"/>
    <w:rsid w:val="00203C26"/>
    <w:rsid w:val="00231139"/>
    <w:rsid w:val="002420B5"/>
    <w:rsid w:val="0024768F"/>
    <w:rsid w:val="00251DC7"/>
    <w:rsid w:val="00261610"/>
    <w:rsid w:val="00261C74"/>
    <w:rsid w:val="002643E2"/>
    <w:rsid w:val="00272D55"/>
    <w:rsid w:val="002742A2"/>
    <w:rsid w:val="00280872"/>
    <w:rsid w:val="002812A7"/>
    <w:rsid w:val="00287B41"/>
    <w:rsid w:val="00287B89"/>
    <w:rsid w:val="00295D02"/>
    <w:rsid w:val="002A323D"/>
    <w:rsid w:val="002A77B2"/>
    <w:rsid w:val="002B1412"/>
    <w:rsid w:val="002B5830"/>
    <w:rsid w:val="002D2BE0"/>
    <w:rsid w:val="002E13D3"/>
    <w:rsid w:val="002E2180"/>
    <w:rsid w:val="002E714E"/>
    <w:rsid w:val="00300E5F"/>
    <w:rsid w:val="00303C8A"/>
    <w:rsid w:val="0030415F"/>
    <w:rsid w:val="00314FFA"/>
    <w:rsid w:val="003226C2"/>
    <w:rsid w:val="00327A61"/>
    <w:rsid w:val="00331044"/>
    <w:rsid w:val="003412A9"/>
    <w:rsid w:val="00343251"/>
    <w:rsid w:val="0034528C"/>
    <w:rsid w:val="00351BE0"/>
    <w:rsid w:val="00353FE6"/>
    <w:rsid w:val="00355FA4"/>
    <w:rsid w:val="003760B9"/>
    <w:rsid w:val="00381D23"/>
    <w:rsid w:val="00382BC6"/>
    <w:rsid w:val="003872A5"/>
    <w:rsid w:val="0039011C"/>
    <w:rsid w:val="00390E17"/>
    <w:rsid w:val="003926BC"/>
    <w:rsid w:val="003939DF"/>
    <w:rsid w:val="00395718"/>
    <w:rsid w:val="003A2DA9"/>
    <w:rsid w:val="003A5E1D"/>
    <w:rsid w:val="003B304C"/>
    <w:rsid w:val="003B4AA2"/>
    <w:rsid w:val="003B5E27"/>
    <w:rsid w:val="003C1BBA"/>
    <w:rsid w:val="003C456C"/>
    <w:rsid w:val="003C5BED"/>
    <w:rsid w:val="003C7C4A"/>
    <w:rsid w:val="003E5EFD"/>
    <w:rsid w:val="003F1A21"/>
    <w:rsid w:val="003F22AD"/>
    <w:rsid w:val="00404564"/>
    <w:rsid w:val="004052F6"/>
    <w:rsid w:val="00406318"/>
    <w:rsid w:val="00430014"/>
    <w:rsid w:val="004358E0"/>
    <w:rsid w:val="00443261"/>
    <w:rsid w:val="00453AC7"/>
    <w:rsid w:val="00455D4A"/>
    <w:rsid w:val="00466588"/>
    <w:rsid w:val="00482E33"/>
    <w:rsid w:val="004862D2"/>
    <w:rsid w:val="004928F6"/>
    <w:rsid w:val="00494F62"/>
    <w:rsid w:val="004A410B"/>
    <w:rsid w:val="004B2A24"/>
    <w:rsid w:val="004B3116"/>
    <w:rsid w:val="004B732F"/>
    <w:rsid w:val="004B7982"/>
    <w:rsid w:val="004C508A"/>
    <w:rsid w:val="004C5D7B"/>
    <w:rsid w:val="004C7029"/>
    <w:rsid w:val="004E4675"/>
    <w:rsid w:val="004E494C"/>
    <w:rsid w:val="004F616E"/>
    <w:rsid w:val="00503B24"/>
    <w:rsid w:val="0051640A"/>
    <w:rsid w:val="00516559"/>
    <w:rsid w:val="005176B7"/>
    <w:rsid w:val="00521521"/>
    <w:rsid w:val="00522FC9"/>
    <w:rsid w:val="0052596C"/>
    <w:rsid w:val="00530F01"/>
    <w:rsid w:val="00531E4C"/>
    <w:rsid w:val="00537444"/>
    <w:rsid w:val="00542176"/>
    <w:rsid w:val="005473C5"/>
    <w:rsid w:val="00551E04"/>
    <w:rsid w:val="005611F5"/>
    <w:rsid w:val="00570DB1"/>
    <w:rsid w:val="00577DDD"/>
    <w:rsid w:val="00596A16"/>
    <w:rsid w:val="0059752E"/>
    <w:rsid w:val="005A495C"/>
    <w:rsid w:val="005B1BF5"/>
    <w:rsid w:val="005B52EF"/>
    <w:rsid w:val="005B6D88"/>
    <w:rsid w:val="005C17BB"/>
    <w:rsid w:val="005C79C0"/>
    <w:rsid w:val="005D2304"/>
    <w:rsid w:val="005D4E74"/>
    <w:rsid w:val="005D7FC5"/>
    <w:rsid w:val="005E2285"/>
    <w:rsid w:val="005F0973"/>
    <w:rsid w:val="005F0DF0"/>
    <w:rsid w:val="005F606B"/>
    <w:rsid w:val="005F720B"/>
    <w:rsid w:val="0060167B"/>
    <w:rsid w:val="006039E9"/>
    <w:rsid w:val="00610CFF"/>
    <w:rsid w:val="006137A2"/>
    <w:rsid w:val="00624ABC"/>
    <w:rsid w:val="006278CD"/>
    <w:rsid w:val="00632BD9"/>
    <w:rsid w:val="00636882"/>
    <w:rsid w:val="0065393F"/>
    <w:rsid w:val="00654CE4"/>
    <w:rsid w:val="00655C6B"/>
    <w:rsid w:val="00665208"/>
    <w:rsid w:val="006772B1"/>
    <w:rsid w:val="006779AC"/>
    <w:rsid w:val="006863B9"/>
    <w:rsid w:val="006909C5"/>
    <w:rsid w:val="00692CB7"/>
    <w:rsid w:val="006A2C8E"/>
    <w:rsid w:val="006A3014"/>
    <w:rsid w:val="006A3EDD"/>
    <w:rsid w:val="006A4180"/>
    <w:rsid w:val="006B00CD"/>
    <w:rsid w:val="006B2F68"/>
    <w:rsid w:val="006F26F5"/>
    <w:rsid w:val="006F343B"/>
    <w:rsid w:val="00700ADE"/>
    <w:rsid w:val="00704C42"/>
    <w:rsid w:val="00712694"/>
    <w:rsid w:val="00712AE4"/>
    <w:rsid w:val="007254D7"/>
    <w:rsid w:val="00725A39"/>
    <w:rsid w:val="007326D0"/>
    <w:rsid w:val="007352C6"/>
    <w:rsid w:val="00745EF9"/>
    <w:rsid w:val="00746DF2"/>
    <w:rsid w:val="00747BDC"/>
    <w:rsid w:val="00751761"/>
    <w:rsid w:val="0075510E"/>
    <w:rsid w:val="00764BA7"/>
    <w:rsid w:val="00775CD6"/>
    <w:rsid w:val="00790DAF"/>
    <w:rsid w:val="007956DC"/>
    <w:rsid w:val="007A575E"/>
    <w:rsid w:val="007B46A1"/>
    <w:rsid w:val="007B560A"/>
    <w:rsid w:val="007B7C23"/>
    <w:rsid w:val="007B7F4F"/>
    <w:rsid w:val="007C30FD"/>
    <w:rsid w:val="007D053F"/>
    <w:rsid w:val="007D2B45"/>
    <w:rsid w:val="007E4383"/>
    <w:rsid w:val="007E622A"/>
    <w:rsid w:val="007E784A"/>
    <w:rsid w:val="008058AE"/>
    <w:rsid w:val="00812503"/>
    <w:rsid w:val="00814F98"/>
    <w:rsid w:val="00815149"/>
    <w:rsid w:val="0081684C"/>
    <w:rsid w:val="00820EC5"/>
    <w:rsid w:val="008259E9"/>
    <w:rsid w:val="008262AA"/>
    <w:rsid w:val="0083069F"/>
    <w:rsid w:val="00834417"/>
    <w:rsid w:val="008435F8"/>
    <w:rsid w:val="008442A6"/>
    <w:rsid w:val="00852B81"/>
    <w:rsid w:val="008614B2"/>
    <w:rsid w:val="008723D8"/>
    <w:rsid w:val="00894635"/>
    <w:rsid w:val="008A510C"/>
    <w:rsid w:val="008B03E8"/>
    <w:rsid w:val="008B105E"/>
    <w:rsid w:val="008B2512"/>
    <w:rsid w:val="008B4AD4"/>
    <w:rsid w:val="008B5EBC"/>
    <w:rsid w:val="008C79BE"/>
    <w:rsid w:val="008D23F5"/>
    <w:rsid w:val="008D2C2E"/>
    <w:rsid w:val="008D3154"/>
    <w:rsid w:val="008D55C0"/>
    <w:rsid w:val="008E14F2"/>
    <w:rsid w:val="008E5169"/>
    <w:rsid w:val="008E7671"/>
    <w:rsid w:val="008F00FF"/>
    <w:rsid w:val="008F6436"/>
    <w:rsid w:val="00911B0A"/>
    <w:rsid w:val="00915AA6"/>
    <w:rsid w:val="00920441"/>
    <w:rsid w:val="00920637"/>
    <w:rsid w:val="009236DD"/>
    <w:rsid w:val="00924483"/>
    <w:rsid w:val="00924BD6"/>
    <w:rsid w:val="00932A3A"/>
    <w:rsid w:val="0094352E"/>
    <w:rsid w:val="00943D96"/>
    <w:rsid w:val="0094493F"/>
    <w:rsid w:val="00960CF4"/>
    <w:rsid w:val="00962573"/>
    <w:rsid w:val="00972186"/>
    <w:rsid w:val="00977A0A"/>
    <w:rsid w:val="0098594F"/>
    <w:rsid w:val="0099741B"/>
    <w:rsid w:val="009A5AAB"/>
    <w:rsid w:val="009B2134"/>
    <w:rsid w:val="009B25A0"/>
    <w:rsid w:val="009B52B1"/>
    <w:rsid w:val="009B66D0"/>
    <w:rsid w:val="009D20D9"/>
    <w:rsid w:val="009D341C"/>
    <w:rsid w:val="009D544F"/>
    <w:rsid w:val="009F2ACC"/>
    <w:rsid w:val="009F4EC0"/>
    <w:rsid w:val="009F78EA"/>
    <w:rsid w:val="00A10715"/>
    <w:rsid w:val="00A124D5"/>
    <w:rsid w:val="00A146EC"/>
    <w:rsid w:val="00A16509"/>
    <w:rsid w:val="00A1688D"/>
    <w:rsid w:val="00A312A8"/>
    <w:rsid w:val="00A35228"/>
    <w:rsid w:val="00A364E4"/>
    <w:rsid w:val="00A50AF1"/>
    <w:rsid w:val="00A62F63"/>
    <w:rsid w:val="00A65DF6"/>
    <w:rsid w:val="00A662E3"/>
    <w:rsid w:val="00A66A99"/>
    <w:rsid w:val="00A70F5D"/>
    <w:rsid w:val="00A74076"/>
    <w:rsid w:val="00A76972"/>
    <w:rsid w:val="00A76BE4"/>
    <w:rsid w:val="00A84807"/>
    <w:rsid w:val="00A96380"/>
    <w:rsid w:val="00A97F0E"/>
    <w:rsid w:val="00AA0DEA"/>
    <w:rsid w:val="00AA33F6"/>
    <w:rsid w:val="00AA3E8F"/>
    <w:rsid w:val="00AA4811"/>
    <w:rsid w:val="00AA7745"/>
    <w:rsid w:val="00AB79FA"/>
    <w:rsid w:val="00AB7ECB"/>
    <w:rsid w:val="00AC2E0A"/>
    <w:rsid w:val="00AC3487"/>
    <w:rsid w:val="00AC610B"/>
    <w:rsid w:val="00AD03AB"/>
    <w:rsid w:val="00AD2933"/>
    <w:rsid w:val="00AD54D7"/>
    <w:rsid w:val="00AD5E78"/>
    <w:rsid w:val="00AD63AE"/>
    <w:rsid w:val="00AD66F0"/>
    <w:rsid w:val="00AD742C"/>
    <w:rsid w:val="00AE4984"/>
    <w:rsid w:val="00AE4B59"/>
    <w:rsid w:val="00AF2DFD"/>
    <w:rsid w:val="00AF301E"/>
    <w:rsid w:val="00AF6D93"/>
    <w:rsid w:val="00B02760"/>
    <w:rsid w:val="00B039D9"/>
    <w:rsid w:val="00B06284"/>
    <w:rsid w:val="00B10B1A"/>
    <w:rsid w:val="00B14709"/>
    <w:rsid w:val="00B17227"/>
    <w:rsid w:val="00B4371A"/>
    <w:rsid w:val="00B46C52"/>
    <w:rsid w:val="00B50728"/>
    <w:rsid w:val="00B6008B"/>
    <w:rsid w:val="00B63013"/>
    <w:rsid w:val="00B71124"/>
    <w:rsid w:val="00B74649"/>
    <w:rsid w:val="00B816C0"/>
    <w:rsid w:val="00B83225"/>
    <w:rsid w:val="00B86C6C"/>
    <w:rsid w:val="00B87992"/>
    <w:rsid w:val="00BA123A"/>
    <w:rsid w:val="00BA1454"/>
    <w:rsid w:val="00BA7894"/>
    <w:rsid w:val="00BB275C"/>
    <w:rsid w:val="00BB2B74"/>
    <w:rsid w:val="00BC6ED5"/>
    <w:rsid w:val="00BE0785"/>
    <w:rsid w:val="00BE1CE8"/>
    <w:rsid w:val="00BE7511"/>
    <w:rsid w:val="00BF58A6"/>
    <w:rsid w:val="00BF67A2"/>
    <w:rsid w:val="00C00FDF"/>
    <w:rsid w:val="00C0118E"/>
    <w:rsid w:val="00C048FF"/>
    <w:rsid w:val="00C05CDC"/>
    <w:rsid w:val="00C1372B"/>
    <w:rsid w:val="00C144E7"/>
    <w:rsid w:val="00C1560D"/>
    <w:rsid w:val="00C22AB6"/>
    <w:rsid w:val="00C24B5E"/>
    <w:rsid w:val="00C32E82"/>
    <w:rsid w:val="00C36850"/>
    <w:rsid w:val="00C43277"/>
    <w:rsid w:val="00C5068C"/>
    <w:rsid w:val="00C513A8"/>
    <w:rsid w:val="00C60B5F"/>
    <w:rsid w:val="00C638AE"/>
    <w:rsid w:val="00C66AD6"/>
    <w:rsid w:val="00C66B3E"/>
    <w:rsid w:val="00C700E9"/>
    <w:rsid w:val="00C81E82"/>
    <w:rsid w:val="00C8731C"/>
    <w:rsid w:val="00C92E63"/>
    <w:rsid w:val="00C94CD9"/>
    <w:rsid w:val="00CA2DC8"/>
    <w:rsid w:val="00CA6746"/>
    <w:rsid w:val="00CB2A26"/>
    <w:rsid w:val="00CC5085"/>
    <w:rsid w:val="00CC7C47"/>
    <w:rsid w:val="00CD1EB3"/>
    <w:rsid w:val="00CD6309"/>
    <w:rsid w:val="00CE346B"/>
    <w:rsid w:val="00CE4F31"/>
    <w:rsid w:val="00CF1DD5"/>
    <w:rsid w:val="00CF7C34"/>
    <w:rsid w:val="00D0779D"/>
    <w:rsid w:val="00D119AE"/>
    <w:rsid w:val="00D13897"/>
    <w:rsid w:val="00D36B81"/>
    <w:rsid w:val="00D44320"/>
    <w:rsid w:val="00D473DD"/>
    <w:rsid w:val="00D500E6"/>
    <w:rsid w:val="00D52CC0"/>
    <w:rsid w:val="00D561F5"/>
    <w:rsid w:val="00D66017"/>
    <w:rsid w:val="00D75FC5"/>
    <w:rsid w:val="00DA2C39"/>
    <w:rsid w:val="00DB5989"/>
    <w:rsid w:val="00DB7721"/>
    <w:rsid w:val="00DB7951"/>
    <w:rsid w:val="00DB7B01"/>
    <w:rsid w:val="00DC1801"/>
    <w:rsid w:val="00DD1808"/>
    <w:rsid w:val="00DD4973"/>
    <w:rsid w:val="00DD7385"/>
    <w:rsid w:val="00DE0A28"/>
    <w:rsid w:val="00DE3C32"/>
    <w:rsid w:val="00DE6C1F"/>
    <w:rsid w:val="00DF04B7"/>
    <w:rsid w:val="00DF2CAD"/>
    <w:rsid w:val="00E01A9B"/>
    <w:rsid w:val="00E1054B"/>
    <w:rsid w:val="00E206CF"/>
    <w:rsid w:val="00E214DF"/>
    <w:rsid w:val="00E25C2B"/>
    <w:rsid w:val="00E25E98"/>
    <w:rsid w:val="00E26722"/>
    <w:rsid w:val="00E46AF7"/>
    <w:rsid w:val="00E470F3"/>
    <w:rsid w:val="00E56804"/>
    <w:rsid w:val="00E5699D"/>
    <w:rsid w:val="00E63048"/>
    <w:rsid w:val="00E6558A"/>
    <w:rsid w:val="00E66D73"/>
    <w:rsid w:val="00E74425"/>
    <w:rsid w:val="00E751F9"/>
    <w:rsid w:val="00E761B3"/>
    <w:rsid w:val="00E826BC"/>
    <w:rsid w:val="00E84773"/>
    <w:rsid w:val="00E90AF4"/>
    <w:rsid w:val="00E94327"/>
    <w:rsid w:val="00EA0EB9"/>
    <w:rsid w:val="00EB4225"/>
    <w:rsid w:val="00EB4EC9"/>
    <w:rsid w:val="00EB69B4"/>
    <w:rsid w:val="00EC3341"/>
    <w:rsid w:val="00EC5F67"/>
    <w:rsid w:val="00ED35C9"/>
    <w:rsid w:val="00ED50E9"/>
    <w:rsid w:val="00ED6919"/>
    <w:rsid w:val="00EE0A04"/>
    <w:rsid w:val="00EE4CAF"/>
    <w:rsid w:val="00EE6BD5"/>
    <w:rsid w:val="00EE7415"/>
    <w:rsid w:val="00EF0471"/>
    <w:rsid w:val="00EF169B"/>
    <w:rsid w:val="00F069B1"/>
    <w:rsid w:val="00F069EF"/>
    <w:rsid w:val="00F0766D"/>
    <w:rsid w:val="00F1336D"/>
    <w:rsid w:val="00F225E3"/>
    <w:rsid w:val="00F24DC9"/>
    <w:rsid w:val="00F24EB5"/>
    <w:rsid w:val="00F25A1D"/>
    <w:rsid w:val="00F363E7"/>
    <w:rsid w:val="00F54E0A"/>
    <w:rsid w:val="00F54E69"/>
    <w:rsid w:val="00F557FE"/>
    <w:rsid w:val="00F61D08"/>
    <w:rsid w:val="00F61F57"/>
    <w:rsid w:val="00F77AE3"/>
    <w:rsid w:val="00F81DC1"/>
    <w:rsid w:val="00F93CB8"/>
    <w:rsid w:val="00F96D47"/>
    <w:rsid w:val="00FC3D3D"/>
    <w:rsid w:val="00FC56FE"/>
    <w:rsid w:val="00FD372A"/>
    <w:rsid w:val="00FD632E"/>
    <w:rsid w:val="00FD710B"/>
    <w:rsid w:val="00FE284E"/>
    <w:rsid w:val="00FF469D"/>
    <w:rsid w:val="00FF5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ECB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5B52EF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B52E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C5085"/>
    <w:rPr>
      <w:rFonts w:cs="Times New Roman"/>
      <w:sz w:val="28"/>
      <w:szCs w:val="28"/>
      <w:lang w:eastAsia="en-US"/>
    </w:rPr>
  </w:style>
  <w:style w:type="character" w:styleId="PageNumber">
    <w:name w:val="page number"/>
    <w:basedOn w:val="DefaultParagraphFont"/>
    <w:uiPriority w:val="99"/>
    <w:rsid w:val="005B52E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D2C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5085"/>
    <w:rPr>
      <w:rFonts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34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Kadry\223200071318\&#1057;&#1074;&#1077;&#1076;&#1077;&#1085;&#1080;&#1103;%20&#1086;%20&#1088;&#1077;&#1079;&#1077;&#1088;&#1074;&#1077;%20&#1089;&#1086;&#1089;&#1090;&#1072;&#1074;&#1086;&#1074;%20&#1059;&#1048;&#105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Сведения о резерве составов УИК</Template>
  <TotalTime>3</TotalTime>
  <Pages>1</Pages>
  <Words>104</Words>
  <Characters>599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Приложение </dc:title>
  <dc:subject/>
  <dc:creator>admin</dc:creator>
  <cp:keywords/>
  <dc:description/>
  <cp:lastModifiedBy>.</cp:lastModifiedBy>
  <cp:revision>5</cp:revision>
  <cp:lastPrinted>2017-08-19T08:22:00Z</cp:lastPrinted>
  <dcterms:created xsi:type="dcterms:W3CDTF">2017-08-18T11:41:00Z</dcterms:created>
  <dcterms:modified xsi:type="dcterms:W3CDTF">2017-08-19T08:22:00Z</dcterms:modified>
</cp:coreProperties>
</file>